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818801" w14:textId="77777777" w:rsidR="007A04EE" w:rsidRDefault="007A04EE" w:rsidP="007A04EE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Thomas PLUMMER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fl.1432)</w:t>
      </w:r>
    </w:p>
    <w:p w14:paraId="2B4B5E50" w14:textId="77777777" w:rsidR="007A04EE" w:rsidRDefault="007A04EE" w:rsidP="007A04EE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of Durham.</w:t>
      </w:r>
    </w:p>
    <w:p w14:paraId="056DF5A3" w14:textId="77777777" w:rsidR="007A04EE" w:rsidRDefault="007A04EE" w:rsidP="007A04EE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66752822" w14:textId="77777777" w:rsidR="007A04EE" w:rsidRDefault="007A04EE" w:rsidP="007A04EE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379189DA" w14:textId="77777777" w:rsidR="007A04EE" w:rsidRDefault="007A04EE" w:rsidP="007A04EE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1432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He mended the gutters in the tenement next to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Clayportgate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for 4s 10d.</w:t>
      </w:r>
    </w:p>
    <w:p w14:paraId="65624071" w14:textId="77777777" w:rsidR="007A04EE" w:rsidRDefault="007A04EE" w:rsidP="007A04EE">
      <w:pPr>
        <w:pStyle w:val="NoSpacing"/>
        <w:ind w:left="14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(“The Development of a Northern Town in the Later Middle Ages” The City of Durham ca.1250-1540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vol.I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by Margaret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M.Counsell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submitted for the degree of D.Phil. at The University of York, Department of History, October 1485 p.81)</w:t>
      </w:r>
    </w:p>
    <w:p w14:paraId="054F1D80" w14:textId="77777777" w:rsidR="007A04EE" w:rsidRDefault="007A04EE" w:rsidP="007A04EE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472B60EF" w14:textId="77777777" w:rsidR="007A04EE" w:rsidRDefault="007A04EE" w:rsidP="007A04EE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66329BD2" w14:textId="77777777" w:rsidR="007A04EE" w:rsidRDefault="007A04EE" w:rsidP="007A04EE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14 August 2022</w:t>
      </w:r>
    </w:p>
    <w:p w14:paraId="6BFEA77C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A6DA24" w14:textId="77777777" w:rsidR="007A04EE" w:rsidRDefault="007A04EE" w:rsidP="009139A6">
      <w:r>
        <w:separator/>
      </w:r>
    </w:p>
  </w:endnote>
  <w:endnote w:type="continuationSeparator" w:id="0">
    <w:p w14:paraId="51BDE49C" w14:textId="77777777" w:rsidR="007A04EE" w:rsidRDefault="007A04E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40FA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658C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59FE3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6C2A86" w14:textId="77777777" w:rsidR="007A04EE" w:rsidRDefault="007A04EE" w:rsidP="009139A6">
      <w:r>
        <w:separator/>
      </w:r>
    </w:p>
  </w:footnote>
  <w:footnote w:type="continuationSeparator" w:id="0">
    <w:p w14:paraId="55412AB4" w14:textId="77777777" w:rsidR="007A04EE" w:rsidRDefault="007A04E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68883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D1D8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6761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4EE"/>
    <w:rsid w:val="000666E0"/>
    <w:rsid w:val="002510B7"/>
    <w:rsid w:val="005C130B"/>
    <w:rsid w:val="007A04EE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3E3C01"/>
  <w15:chartTrackingRefBased/>
  <w15:docId w15:val="{B5222AA3-5F2C-4E0A-8C0E-91F646F06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54</Words>
  <Characters>314</Characters>
  <Application>Microsoft Office Word</Application>
  <DocSecurity>0</DocSecurity>
  <Lines>2</Lines>
  <Paragraphs>1</Paragraphs>
  <ScaleCrop>false</ScaleCrop>
  <Company/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2022-08-30T20:15:00Z</dcterms:created>
  <dcterms:modified xsi:type="dcterms:W3CDTF">2022-08-30T20:15:00Z</dcterms:modified>
</cp:coreProperties>
</file>